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0D2F5" w14:textId="6F8A7C63" w:rsidR="004F2B08" w:rsidRDefault="004F2B08" w:rsidP="004F2B0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B70268">
        <w:rPr>
          <w:b/>
          <w:noProof/>
          <w:sz w:val="24"/>
        </w:rPr>
        <w:t>Meeting #154</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B8526C" w:rsidRPr="00B8526C">
        <w:rPr>
          <w:b/>
          <w:i/>
          <w:noProof/>
          <w:sz w:val="28"/>
        </w:rPr>
        <w:t>S2-2210489</w:t>
      </w:r>
      <w:bookmarkStart w:id="0" w:name="_GoBack"/>
      <w:bookmarkEnd w:id="0"/>
    </w:p>
    <w:p w14:paraId="7CB45193" w14:textId="5049DD2A" w:rsidR="001E41F3" w:rsidRDefault="004F2B08" w:rsidP="004F2B08">
      <w:pPr>
        <w:pBdr>
          <w:bottom w:val="single" w:sz="4" w:space="1" w:color="auto"/>
        </w:pBdr>
        <w:tabs>
          <w:tab w:val="right" w:pos="9781"/>
        </w:tabs>
        <w:rPr>
          <w:b/>
          <w:noProof/>
          <w:sz w:val="24"/>
        </w:rPr>
      </w:pPr>
      <w:r w:rsidRPr="00B70268">
        <w:rPr>
          <w:b/>
          <w:noProof/>
          <w:sz w:val="24"/>
        </w:rPr>
        <w:t>Toulouse, France, Nov 14 – 18</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 xml:space="preserve">revision of </w:t>
      </w:r>
      <w:r w:rsidRPr="007E321C">
        <w:rPr>
          <w:rFonts w:cs="Arial"/>
          <w:b/>
          <w:bCs/>
          <w:color w:val="0000FF"/>
        </w:rPr>
        <w:t>S2-2208861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C269F" w:rsidR="001E41F3" w:rsidRPr="00410371" w:rsidRDefault="00F4530F" w:rsidP="00DE73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3FF">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51233" w:rsidR="001E41F3" w:rsidRPr="00410371" w:rsidRDefault="00974037" w:rsidP="00974037">
            <w:pPr>
              <w:pStyle w:val="CRCoverPage"/>
              <w:spacing w:after="0"/>
              <w:jc w:val="center"/>
              <w:rPr>
                <w:noProof/>
              </w:rPr>
            </w:pPr>
            <w:r w:rsidRPr="00974037">
              <w:rPr>
                <w:b/>
                <w:noProof/>
                <w:sz w:val="28"/>
              </w:rPr>
              <w:t>3779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2A61A" w:rsidR="001E41F3" w:rsidRPr="00187F64" w:rsidRDefault="00187F64" w:rsidP="004F2B08">
            <w:pPr>
              <w:pStyle w:val="CRCoverPage"/>
              <w:spacing w:after="0"/>
              <w:jc w:val="center"/>
              <w:rPr>
                <w:rFonts w:eastAsia="맑은 고딕"/>
                <w:b/>
                <w:noProof/>
                <w:lang w:eastAsia="ko-KR"/>
              </w:rPr>
            </w:pPr>
            <w:r>
              <w:rPr>
                <w:rFonts w:eastAsia="맑은 고딕"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A3128" w:rsidR="001E41F3" w:rsidRPr="00410371" w:rsidRDefault="00F4530F"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5DF2">
              <w:rPr>
                <w:b/>
                <w:noProof/>
                <w:sz w:val="28"/>
              </w:rPr>
              <w:t>17.6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251C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686CA" w:rsidR="001E41F3" w:rsidRDefault="00187F64">
            <w:pPr>
              <w:pStyle w:val="CRCoverPage"/>
              <w:spacing w:after="0"/>
              <w:ind w:left="100"/>
              <w:rPr>
                <w:noProof/>
              </w:rPr>
            </w:pPr>
            <w:r>
              <w:t>Controlling 5GS Sync svc based on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DE772" w:rsidR="001E41F3" w:rsidRDefault="004F2B08" w:rsidP="00187F6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7BF77" w:rsidR="001E41F3" w:rsidRDefault="00F4530F" w:rsidP="00B442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442D9" w:rsidRPr="00B442D9">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004322" w:rsidR="001E41F3" w:rsidRDefault="006364E5" w:rsidP="00103901">
            <w:pPr>
              <w:pStyle w:val="CRCoverPage"/>
              <w:spacing w:after="0"/>
              <w:ind w:left="100"/>
              <w:rPr>
                <w:noProof/>
              </w:rPr>
            </w:pPr>
            <w:r>
              <w:rPr>
                <w:noProof/>
              </w:rPr>
              <w:t>2022-</w:t>
            </w:r>
            <w:r w:rsidR="00103901">
              <w:rPr>
                <w:noProof/>
              </w:rPr>
              <w:t>11</w:t>
            </w:r>
            <w:r>
              <w:rPr>
                <w:noProof/>
              </w:rPr>
              <w:t>-</w:t>
            </w:r>
            <w:r w:rsidR="00103901">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F4530F"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F4530F"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87F6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55B51" w14:textId="6908A380" w:rsidR="001E41F3" w:rsidRDefault="00DE5DF2">
            <w:pPr>
              <w:pStyle w:val="CRCoverPage"/>
              <w:spacing w:after="0"/>
              <w:ind w:left="100"/>
              <w:rPr>
                <w:noProof/>
                <w:lang w:eastAsia="zh-CN"/>
              </w:rPr>
            </w:pPr>
            <w:r>
              <w:rPr>
                <w:rFonts w:hint="eastAsia"/>
                <w:noProof/>
                <w:lang w:eastAsia="zh-CN"/>
              </w:rPr>
              <w:t>I</w:t>
            </w:r>
            <w:r>
              <w:rPr>
                <w:noProof/>
                <w:lang w:eastAsia="zh-CN"/>
              </w:rPr>
              <w:t xml:space="preserve">n the </w:t>
            </w:r>
            <w:r w:rsidR="005A0F8E">
              <w:rPr>
                <w:noProof/>
                <w:lang w:eastAsia="zh-CN"/>
              </w:rPr>
              <w:t xml:space="preserve">conclusion of </w:t>
            </w:r>
            <w:r w:rsidR="00B43BFD">
              <w:rPr>
                <w:noProof/>
                <w:lang w:eastAsia="zh-CN"/>
              </w:rPr>
              <w:t>23.700-</w:t>
            </w:r>
            <w:r w:rsidR="005A0F8E">
              <w:rPr>
                <w:noProof/>
                <w:lang w:eastAsia="zh-CN"/>
              </w:rPr>
              <w:t>25</w:t>
            </w:r>
            <w:r w:rsidR="00B43BFD">
              <w:rPr>
                <w:noProof/>
                <w:lang w:eastAsia="zh-CN"/>
              </w:rPr>
              <w:t xml:space="preserve"> (</w:t>
            </w:r>
            <w:r w:rsidR="005A0F8E">
              <w:rPr>
                <w:noProof/>
                <w:lang w:eastAsia="zh-CN"/>
              </w:rPr>
              <w:t>FS_TRS_URLLC</w:t>
            </w:r>
            <w:r w:rsidR="00B43BFD">
              <w:rPr>
                <w:noProof/>
                <w:lang w:eastAsia="zh-CN"/>
              </w:rPr>
              <w:t>)</w:t>
            </w:r>
            <w:r w:rsidR="005A0F8E">
              <w:rPr>
                <w:noProof/>
                <w:lang w:eastAsia="zh-CN"/>
              </w:rPr>
              <w:t xml:space="preserve">, it is agreed </w:t>
            </w:r>
            <w:r w:rsidR="00B43BFD">
              <w:rPr>
                <w:noProof/>
                <w:lang w:eastAsia="zh-CN"/>
              </w:rPr>
              <w:t xml:space="preserve">5GS can </w:t>
            </w:r>
            <w:r w:rsidR="00187F64">
              <w:rPr>
                <w:noProof/>
                <w:lang w:eastAsia="zh-CN"/>
              </w:rPr>
              <w:t>control 5GS synchronization service based on subscription.</w:t>
            </w:r>
          </w:p>
          <w:p w14:paraId="708AA7DE" w14:textId="5569E51E" w:rsidR="00B43BFD" w:rsidRDefault="00187F64" w:rsidP="00187F64">
            <w:pPr>
              <w:pStyle w:val="CRCoverPage"/>
              <w:spacing w:after="0"/>
              <w:ind w:left="100"/>
              <w:rPr>
                <w:noProof/>
                <w:lang w:eastAsia="zh-CN"/>
              </w:rPr>
            </w:pPr>
            <w:r>
              <w:rPr>
                <w:noProof/>
                <w:lang w:eastAsia="zh-CN"/>
              </w:rPr>
              <w:t xml:space="preserve">This paper adds </w:t>
            </w:r>
            <w:r w:rsidR="00B43BFD">
              <w:rPr>
                <w:noProof/>
                <w:lang w:eastAsia="zh-CN"/>
              </w:rPr>
              <w:t>such part to 23.501 according to the conclusion.</w:t>
            </w:r>
          </w:p>
        </w:tc>
      </w:tr>
      <w:tr w:rsidR="001E41F3" w14:paraId="4CA74D09" w14:textId="77777777" w:rsidTr="00547111">
        <w:tc>
          <w:tcPr>
            <w:tcW w:w="2694" w:type="dxa"/>
            <w:gridSpan w:val="2"/>
            <w:tcBorders>
              <w:left w:val="single" w:sz="4" w:space="0" w:color="auto"/>
            </w:tcBorders>
          </w:tcPr>
          <w:p w14:paraId="2D0866D6" w14:textId="0AFCF27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083865" w:rsidR="001E41F3" w:rsidRDefault="001845D6" w:rsidP="00187F64">
            <w:pPr>
              <w:pStyle w:val="CRCoverPage"/>
              <w:spacing w:after="0"/>
              <w:ind w:left="100"/>
              <w:rPr>
                <w:noProof/>
                <w:lang w:eastAsia="zh-CN"/>
              </w:rPr>
            </w:pPr>
            <w:r>
              <w:rPr>
                <w:rFonts w:hint="eastAsia"/>
                <w:noProof/>
                <w:lang w:eastAsia="zh-CN"/>
              </w:rPr>
              <w:t>A</w:t>
            </w:r>
            <w:r>
              <w:rPr>
                <w:noProof/>
                <w:lang w:eastAsia="zh-CN"/>
              </w:rPr>
              <w:t xml:space="preserve">dding the </w:t>
            </w:r>
            <w:r w:rsidR="00187F64">
              <w:rPr>
                <w:noProof/>
                <w:lang w:eastAsia="zh-CN"/>
              </w:rPr>
              <w:t>control 5GS synchronization service based on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5FC4A" w:rsidR="001E41F3" w:rsidRDefault="00AE477A">
            <w:pPr>
              <w:pStyle w:val="CRCoverPage"/>
              <w:spacing w:after="0"/>
              <w:ind w:left="100"/>
              <w:rPr>
                <w:noProof/>
                <w:lang w:eastAsia="zh-CN"/>
              </w:rPr>
            </w:pPr>
            <w:r>
              <w:t xml:space="preserve">Controlling </w:t>
            </w:r>
            <w:r w:rsidR="00187F64">
              <w:rPr>
                <w:noProof/>
                <w:lang w:eastAsia="zh-CN"/>
              </w:rPr>
              <w:t>5GS synchronization service based on subscription</w:t>
            </w:r>
            <w:r w:rsidR="003B66E7">
              <w:rPr>
                <w:noProof/>
                <w:lang w:eastAsia="zh-CN"/>
              </w:rPr>
              <w:t xml:space="preserve">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A2582" w:rsidR="001E41F3" w:rsidRDefault="003B66E7" w:rsidP="00D53D86">
            <w:pPr>
              <w:pStyle w:val="CRCoverPage"/>
              <w:spacing w:after="0"/>
              <w:ind w:left="100"/>
              <w:rPr>
                <w:noProof/>
                <w:lang w:eastAsia="zh-CN"/>
              </w:rPr>
            </w:pPr>
            <w:r>
              <w:rPr>
                <w:rFonts w:hint="eastAsia"/>
                <w:noProof/>
                <w:lang w:eastAsia="zh-CN"/>
              </w:rPr>
              <w:t>5</w:t>
            </w:r>
            <w:r>
              <w:rPr>
                <w:noProof/>
                <w:lang w:eastAsia="zh-CN"/>
              </w:rPr>
              <w:t>.</w:t>
            </w:r>
            <w:r w:rsidR="00187F64">
              <w:rPr>
                <w:noProof/>
                <w:lang w:eastAsia="zh-CN"/>
              </w:rPr>
              <w:t>27.1.8</w:t>
            </w:r>
            <w:r>
              <w:rPr>
                <w:noProof/>
                <w:lang w:eastAsia="zh-CN"/>
              </w:rPr>
              <w:t>, 5.27.1.X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1F5A1" w:rsidR="001E41F3" w:rsidRDefault="003B66E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D8EB12" w:rsidR="001E41F3" w:rsidRDefault="003B66E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ED33F" w:rsidR="001E41F3" w:rsidRDefault="003B66E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01E3B0F3" w14:textId="77777777" w:rsidR="00187F64" w:rsidRPr="001B7C50" w:rsidRDefault="00187F64" w:rsidP="00187F64">
      <w:pPr>
        <w:pStyle w:val="4"/>
      </w:pPr>
      <w:bookmarkStart w:id="3" w:name="_Toc114665457"/>
      <w:bookmarkStart w:id="4" w:name="_Toc114665458"/>
      <w:r w:rsidRPr="001B7C50">
        <w:t>5.27.1.8</w:t>
      </w:r>
      <w:r w:rsidRPr="001B7C50">
        <w:tab/>
        <w:t>Exposure of Time Synchronization</w:t>
      </w:r>
      <w:bookmarkEnd w:id="3"/>
    </w:p>
    <w:p w14:paraId="170804FD" w14:textId="77777777" w:rsidR="00187F64" w:rsidRPr="001B7C50" w:rsidRDefault="00187F64" w:rsidP="00187F64">
      <w:r w:rsidRPr="001B7C50">
        <w:t>5G System supports time synchronization service that can be activated and deactivated by AF. Exposure of time synchronization comprises the following capabilities:</w:t>
      </w:r>
    </w:p>
    <w:p w14:paraId="29B425EC" w14:textId="77777777" w:rsidR="00187F64" w:rsidRPr="001B7C50" w:rsidRDefault="00187F64" w:rsidP="00187F64">
      <w:pPr>
        <w:pStyle w:val="B1"/>
      </w:pPr>
      <w:r w:rsidRPr="001B7C50">
        <w:t>-</w:t>
      </w:r>
      <w:r w:rsidRPr="001B7C50">
        <w:tab/>
        <w:t>The AF may learn 5GS and/or UE availability and capabilities for time synchronization service.</w:t>
      </w:r>
    </w:p>
    <w:p w14:paraId="7F1F8833" w14:textId="77777777" w:rsidR="00187F64" w:rsidRDefault="00187F64" w:rsidP="00187F64">
      <w:pPr>
        <w:pStyle w:val="B1"/>
      </w:pPr>
      <w:r>
        <w:t>-</w:t>
      </w:r>
      <w:r>
        <w:tab/>
        <w:t>The AF controls activation and deactivation of the time synchronization service for the target UE(s).</w:t>
      </w:r>
    </w:p>
    <w:p w14:paraId="77B918F1" w14:textId="77777777" w:rsidR="00187F64" w:rsidRDefault="00187F64" w:rsidP="00187F64">
      <w:pPr>
        <w:pStyle w:val="B1"/>
      </w:pPr>
      <w:r>
        <w:t>The AF may use the service-specific parameters to control the time synchronization service for targeted UE(s). These parameters are specified in clause 4.15.9.3 and 4.15.9.4 of TS 23.502 [3] for (g</w:t>
      </w:r>
      <w:proofErr w:type="gramStart"/>
      <w:r>
        <w:t>)PTP</w:t>
      </w:r>
      <w:proofErr w:type="gramEnd"/>
      <w:r>
        <w:t>-based and 5G access stratum-based time synchronization services, respectively.</w:t>
      </w:r>
    </w:p>
    <w:p w14:paraId="12FEBEAE" w14:textId="77777777" w:rsidR="00187F64" w:rsidRPr="001B7C50" w:rsidRDefault="00187F64" w:rsidP="00187F64">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1E5C6B1" w14:textId="77777777" w:rsidR="00187F64" w:rsidRPr="001B7C50" w:rsidRDefault="00187F64" w:rsidP="00187F64">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w:t>
      </w:r>
      <w:proofErr w:type="gramStart"/>
      <w:r w:rsidRPr="001B7C50">
        <w:t>)PTP</w:t>
      </w:r>
      <w:proofErr w:type="gramEnd"/>
      <w:r w:rsidRPr="001B7C50">
        <w:t xml:space="preserve"> time synchronization service per user plane node and UE.</w:t>
      </w:r>
    </w:p>
    <w:p w14:paraId="770457F4" w14:textId="639DAAD7" w:rsidR="00187F64" w:rsidRPr="001B7C50" w:rsidRDefault="00187F64" w:rsidP="00187F64">
      <w:r w:rsidRPr="001B7C50">
        <w:t>The AF request to control the (g</w:t>
      </w:r>
      <w:proofErr w:type="gramStart"/>
      <w:r w:rsidRPr="001B7C50">
        <w:t>)PTP</w:t>
      </w:r>
      <w:proofErr w:type="gramEnd"/>
      <w:r w:rsidRPr="001B7C50">
        <w:t xml:space="preserve"> time synchronization service is sent to the TSCTSF (directly or via NEF). The request is targeted to a set of AF-sessions that are associated with the exposure of UE availability and capabilities for synchronization service.</w:t>
      </w:r>
      <w:ins w:id="5" w:author="Samsung" w:date="2022-11-04T10:26:00Z">
        <w:r w:rsidR="00D53D86">
          <w:t xml:space="preserve"> </w:t>
        </w:r>
      </w:ins>
      <w:ins w:id="6" w:author="Samsung" w:date="2022-11-04T10:30:00Z">
        <w:r w:rsidR="00D53D86" w:rsidRPr="005C3F28">
          <w:t>T</w:t>
        </w:r>
        <w:r w:rsidR="00D53D86" w:rsidRPr="005C3F28">
          <w:rPr>
            <w:rStyle w:val="B3Char2"/>
          </w:rPr>
          <w:t xml:space="preserve">he TSCTSF retrieves the </w:t>
        </w:r>
        <w:r w:rsidR="00D53D86" w:rsidRPr="005C3F28">
          <w:t xml:space="preserve">Time Synchronization Subscription data from the UDM when the </w:t>
        </w:r>
        <w:r w:rsidR="00D53D86" w:rsidRPr="005C3F28">
          <w:rPr>
            <w:rStyle w:val="B3Char2"/>
          </w:rPr>
          <w:t>TSCTSF receives an AF request for the time synchronization service (either ASTI or (g</w:t>
        </w:r>
        <w:proofErr w:type="gramStart"/>
        <w:r w:rsidR="00D53D86" w:rsidRPr="005C3F28">
          <w:rPr>
            <w:rStyle w:val="B3Char2"/>
          </w:rPr>
          <w:t>)PTP</w:t>
        </w:r>
        <w:proofErr w:type="gramEnd"/>
        <w:r w:rsidR="00D53D86" w:rsidRPr="005C3F28">
          <w:rPr>
            <w:rStyle w:val="B3Char2"/>
          </w:rPr>
          <w:t>)</w:t>
        </w:r>
      </w:ins>
      <w:ins w:id="7" w:author="Samsung" w:date="2022-11-04T10:31:00Z">
        <w:r w:rsidR="00D53D86">
          <w:rPr>
            <w:rStyle w:val="B3Char2"/>
          </w:rPr>
          <w:t xml:space="preserve"> as described in clause 5.27.1.X</w:t>
        </w:r>
      </w:ins>
      <w:ins w:id="8" w:author="Samsung" w:date="2022-11-04T10:30:00Z">
        <w:r w:rsidR="00D53D86" w:rsidRPr="005C3F28">
          <w:rPr>
            <w:rStyle w:val="B3Char2"/>
          </w:rPr>
          <w:t>.</w:t>
        </w:r>
      </w:ins>
    </w:p>
    <w:p w14:paraId="7CAF1BCE" w14:textId="77777777" w:rsidR="00187F64" w:rsidRPr="001B7C50" w:rsidRDefault="00187F64" w:rsidP="00187F64">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w:t>
      </w:r>
      <w:proofErr w:type="spellStart"/>
      <w:r w:rsidRPr="001B7C50">
        <w:t>Std</w:t>
      </w:r>
      <w:proofErr w:type="spellEnd"/>
      <w:r w:rsidRPr="001B7C50">
        <w:t> 1588 [126] or IEEE </w:t>
      </w:r>
      <w:proofErr w:type="spellStart"/>
      <w:r w:rsidRPr="001B7C50">
        <w:t>Std</w:t>
      </w:r>
      <w:proofErr w:type="spellEnd"/>
      <w:r w:rsidRPr="001B7C50">
        <w:t> 802.1AS [104] operation (i.e. as a Boundary Clock, peer-to-peer Transparent Clock, or end-to-end Transparent Clock or as a PTP relay instance)). The request to control the (g</w:t>
      </w:r>
      <w:proofErr w:type="gramStart"/>
      <w:r w:rsidRPr="001B7C50">
        <w:t>)PTP</w:t>
      </w:r>
      <w:proofErr w:type="gramEnd"/>
      <w:r w:rsidRPr="001B7C50">
        <w:t xml:space="preserve"> time synchronization service may contain other service parameters as</w:t>
      </w:r>
      <w:r>
        <w:t xml:space="preserve"> specified in Table 4.15.9.3-1</w:t>
      </w:r>
      <w:r w:rsidRPr="001B7C50">
        <w:t xml:space="preserve"> in clause 4.15.9.3 of TS 23.502 [3].</w:t>
      </w:r>
    </w:p>
    <w:p w14:paraId="64CAAAE4" w14:textId="77777777" w:rsidR="00187F64" w:rsidRPr="001B7C50" w:rsidRDefault="00187F64" w:rsidP="00187F64">
      <w:r w:rsidRPr="001B7C50">
        <w:t>The AF may request to use the 5G access stratum as a time synchronization distribution method. In this case, the time source is provided by the 5GS. 5G-</w:t>
      </w:r>
      <w:proofErr w:type="gramStart"/>
      <w:r w:rsidRPr="001B7C50">
        <w:t>AN</w:t>
      </w:r>
      <w:proofErr w:type="gramEnd"/>
      <w:r w:rsidRPr="001B7C50">
        <w:t xml:space="preserve">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 23.502 [3].</w:t>
      </w:r>
    </w:p>
    <w:p w14:paraId="4E0ACCD0" w14:textId="77777777" w:rsidR="00187F64" w:rsidRPr="001B7C50" w:rsidRDefault="00187F64" w:rsidP="00187F64">
      <w:r w:rsidRPr="001B7C50">
        <w:t>The AF or NEF selects the TSCTSF as specified in clause 6.3.24.</w:t>
      </w:r>
    </w:p>
    <w:p w14:paraId="0F601531" w14:textId="77777777" w:rsidR="00187F64" w:rsidRPr="001B7C50" w:rsidRDefault="00187F64" w:rsidP="00187F64">
      <w:r w:rsidRPr="001B7C50">
        <w:t>The AF request may include a time synchronization error budget (see also clause 5.27.1.9). The time synchronization error budget defines an upper bound for time synchronization errors introduced by 5GS.</w:t>
      </w:r>
    </w:p>
    <w:p w14:paraId="7419B32B" w14:textId="77777777" w:rsidR="00187F64" w:rsidRPr="001B7C50" w:rsidRDefault="00187F64" w:rsidP="00187F64">
      <w:r w:rsidRPr="001B7C50">
        <w:t>The AF uses the procedure for configuring the (g</w:t>
      </w:r>
      <w:proofErr w:type="gramStart"/>
      <w:r w:rsidRPr="001B7C50">
        <w:t>)PTP</w:t>
      </w:r>
      <w:proofErr w:type="gramEnd"/>
      <w:r w:rsidRPr="001B7C50">
        <w:t xml:space="preserve"> instance in 5GS as described in clause 4.15.9.3 of TS 23.502 [3] and uses the procedure for providing the 5G access stratum time distribution as described in clause 4.15.9.4 of TS 23.502 [3] for the UEs.</w:t>
      </w:r>
    </w:p>
    <w:p w14:paraId="18FB6592" w14:textId="77777777" w:rsidR="00187F64" w:rsidRPr="001B7C50" w:rsidRDefault="00187F64" w:rsidP="00187F64">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w:t>
      </w:r>
      <w:proofErr w:type="gramStart"/>
      <w:r>
        <w:t>)PTP</w:t>
      </w:r>
      <w:proofErr w:type="gramEnd"/>
      <w:r w:rsidRPr="001B7C50">
        <w:t xml:space="preserve"> time synchronization service. When IEEE </w:t>
      </w:r>
      <w:proofErr w:type="spellStart"/>
      <w:r w:rsidRPr="001B7C50">
        <w:t>Std</w:t>
      </w:r>
      <w:proofErr w:type="spellEnd"/>
      <w:r w:rsidRPr="001B7C50">
        <w:t xml:space="preserve"> 1588 [126] or IEEE </w:t>
      </w:r>
      <w:proofErr w:type="spellStart"/>
      <w:r w:rsidRPr="001B7C50">
        <w:t>Std</w:t>
      </w:r>
      <w:proofErr w:type="spellEnd"/>
      <w:r w:rsidRPr="001B7C50">
        <w:t> 802.1AS [104] operation have been selected, the TSCTSF determines the necessary (g</w:t>
      </w:r>
      <w:proofErr w:type="gramStart"/>
      <w:r w:rsidRPr="001B7C50">
        <w:t>)PTP</w:t>
      </w:r>
      <w:proofErr w:type="gramEnd"/>
      <w:r w:rsidRPr="001B7C50">
        <w:t xml:space="preserve"> parameters to activate and control the service in DS-TT(s) and NW-TTs. For this purpose, the TSCTSF uses the PMIC or UMIC to manage the IEEE </w:t>
      </w:r>
      <w:proofErr w:type="spellStart"/>
      <w:proofErr w:type="gramStart"/>
      <w:r w:rsidRPr="001B7C50">
        <w:t>Std</w:t>
      </w:r>
      <w:proofErr w:type="spellEnd"/>
      <w:proofErr w:type="gramEnd"/>
      <w:r w:rsidRPr="001B7C50">
        <w:t> 1588 [126] or IEEE </w:t>
      </w:r>
      <w:proofErr w:type="spellStart"/>
      <w:r w:rsidRPr="001B7C50">
        <w:t>Std</w:t>
      </w:r>
      <w:proofErr w:type="spellEnd"/>
      <w:r w:rsidRPr="001B7C50">
        <w:t> 802.1AS [104] operation in the DS-TT(s) or NW-TTs, respectively (see clause 5.27.1.4).</w:t>
      </w:r>
    </w:p>
    <w:p w14:paraId="7F7449B5" w14:textId="77777777" w:rsidR="00187F64" w:rsidRDefault="00187F64" w:rsidP="00187F64">
      <w:r>
        <w:t>The TSCTSF uses the Time Synchronization parameters (Table 4.15.9.4-1) as received from the AF (directly or via NEF) to control the 5G access stratum time synchronization distribution as described in clause 4.15.9.4 of TS 23.502 [3].</w:t>
      </w:r>
    </w:p>
    <w:p w14:paraId="2B3CA362" w14:textId="77777777" w:rsidR="00187F64" w:rsidRPr="001B7C50" w:rsidRDefault="00187F64" w:rsidP="00187F64">
      <w:r w:rsidRPr="001B7C50">
        <w:lastRenderedPageBreak/>
        <w:t>For handling (g</w:t>
      </w:r>
      <w:proofErr w:type="gramStart"/>
      <w:r w:rsidRPr="001B7C50">
        <w:t>)PTP</w:t>
      </w:r>
      <w:proofErr w:type="gramEnd"/>
      <w:r w:rsidRPr="001B7C50">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1B7C50">
        <w:t>)PTP</w:t>
      </w:r>
      <w:proofErr w:type="gramEnd"/>
      <w:r w:rsidRPr="001B7C50">
        <w:t xml:space="preserve"> time synchronization service. The SMF may take the information in the PCC rule to modify a PDU Session to create or modify or release a </w:t>
      </w:r>
      <w:proofErr w:type="spellStart"/>
      <w:r w:rsidRPr="001B7C50">
        <w:t>QoS</w:t>
      </w:r>
      <w:proofErr w:type="spellEnd"/>
      <w:r w:rsidRPr="001B7C50">
        <w:t xml:space="preserve"> Flow for transmitting the (g</w:t>
      </w:r>
      <w:proofErr w:type="gramStart"/>
      <w:r w:rsidRPr="001B7C50">
        <w:t>)PTP</w:t>
      </w:r>
      <w:proofErr w:type="gramEnd"/>
      <w:r w:rsidRPr="001B7C50">
        <w:t xml:space="preserve"> messages. The PCF acknowledges the policy request to the TSCTSF. The TSCTSF may report the result of the time synchronization request to the AF (directly or via NEF).</w:t>
      </w:r>
    </w:p>
    <w:p w14:paraId="5054BF8A" w14:textId="5C585F48" w:rsidR="00187F64" w:rsidRDefault="00187F64" w:rsidP="00187F64">
      <w:r w:rsidRPr="001B7C50">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 23.502 [3].</w:t>
      </w:r>
    </w:p>
    <w:p w14:paraId="454C3DC6" w14:textId="18EAAEFF" w:rsidR="00DB2213" w:rsidRDefault="00DB2213" w:rsidP="00187F64"/>
    <w:p w14:paraId="31ED7439" w14:textId="2BBC5320" w:rsidR="00DB2213" w:rsidRPr="002800F7" w:rsidRDefault="00DB2213" w:rsidP="00DB221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DB2213">
        <w:rPr>
          <w:rFonts w:ascii="Arial" w:hAnsi="Arial" w:hint="eastAsia"/>
          <w:i/>
          <w:color w:val="0070C0"/>
          <w:sz w:val="24"/>
          <w:lang w:val="en-US"/>
        </w:rPr>
        <w:t>SECOND</w:t>
      </w:r>
      <w:r w:rsidRPr="002800F7">
        <w:rPr>
          <w:rFonts w:ascii="Arial" w:hAnsi="Arial"/>
          <w:i/>
          <w:color w:val="0070C0"/>
          <w:sz w:val="24"/>
          <w:lang w:val="en-US"/>
        </w:rPr>
        <w:t xml:space="preserve"> CHANGE</w:t>
      </w:r>
    </w:p>
    <w:bookmarkEnd w:id="4"/>
    <w:p w14:paraId="03D7E534" w14:textId="7ADF39AE" w:rsidR="00187F64" w:rsidRPr="001B7C50" w:rsidRDefault="00187F64" w:rsidP="00187F64">
      <w:pPr>
        <w:pStyle w:val="4"/>
        <w:rPr>
          <w:ins w:id="9" w:author="Samsung" w:date="2022-11-04T09:05:00Z"/>
        </w:rPr>
      </w:pPr>
      <w:ins w:id="10" w:author="Samsung" w:date="2022-11-04T09:05:00Z">
        <w:r w:rsidRPr="001B7C50">
          <w:t>5.27.1</w:t>
        </w:r>
        <w:proofErr w:type="gramStart"/>
        <w:r w:rsidRPr="001B7C50">
          <w:t>.</w:t>
        </w:r>
        <w:r>
          <w:t>X</w:t>
        </w:r>
        <w:proofErr w:type="gramEnd"/>
        <w:r w:rsidRPr="001B7C50">
          <w:tab/>
        </w:r>
        <w:proofErr w:type="spellStart"/>
        <w:r>
          <w:t>Controling</w:t>
        </w:r>
        <w:proofErr w:type="spellEnd"/>
        <w:r>
          <w:t xml:space="preserve"> 5GS synchronization </w:t>
        </w:r>
      </w:ins>
      <w:ins w:id="11" w:author="Samsung" w:date="2022-11-04T09:06:00Z">
        <w:r>
          <w:t>service based on subscription</w:t>
        </w:r>
      </w:ins>
    </w:p>
    <w:p w14:paraId="0C80B9B6" w14:textId="4DE3A42B" w:rsidR="00187F64" w:rsidRDefault="00187F64" w:rsidP="00187F64">
      <w:pPr>
        <w:rPr>
          <w:ins w:id="12" w:author="Samsung" w:date="2022-11-04T09:09:00Z"/>
        </w:rPr>
      </w:pPr>
      <w:ins w:id="13" w:author="Samsung" w:date="2022-11-04T09:06:00Z">
        <w:r>
          <w:t xml:space="preserve">5GS can provide synchronization service based on subscription without AF request, and also </w:t>
        </w:r>
      </w:ins>
      <w:ins w:id="14" w:author="Samsung" w:date="2022-11-04T09:07:00Z">
        <w:r>
          <w:t>t</w:t>
        </w:r>
      </w:ins>
      <w:ins w:id="15" w:author="Samsung" w:date="2022-11-04T09:05:00Z">
        <w:r>
          <w:t xml:space="preserve">he AF may request a specific time synchronization </w:t>
        </w:r>
      </w:ins>
      <w:ins w:id="16" w:author="Samsung" w:date="2022-11-04T09:07:00Z">
        <w:r>
          <w:t>service based on subscription.</w:t>
        </w:r>
      </w:ins>
    </w:p>
    <w:p w14:paraId="64DB6377" w14:textId="59933A41" w:rsidR="00187F64" w:rsidRPr="00345CAD" w:rsidRDefault="00187F64" w:rsidP="00345CAD">
      <w:pPr>
        <w:rPr>
          <w:ins w:id="17" w:author="Samsung" w:date="2022-11-04T09:09:00Z"/>
        </w:rPr>
      </w:pPr>
      <w:ins w:id="18" w:author="Samsung" w:date="2022-11-04T09:09:00Z">
        <w:r w:rsidRPr="005C3F28">
          <w:t>UE subscription data types stored in the UDM are extended to include two new data structures related to time synchronization service:</w:t>
        </w:r>
      </w:ins>
      <w:ins w:id="19" w:author="Samsung" w:date="2022-11-04T09:46:00Z">
        <w:r w:rsidR="00942DDA">
          <w:t xml:space="preserve"> One is </w:t>
        </w:r>
        <w:r w:rsidR="00942DDA" w:rsidRPr="005C3F28">
          <w:t>Access and Mobility Subscription data" is extended with the following fields</w:t>
        </w:r>
        <w:r w:rsidR="00942DDA">
          <w:t>. The other is a</w:t>
        </w:r>
        <w:r w:rsidR="00942DDA" w:rsidRPr="005C3F28">
          <w:t xml:space="preserve"> new subscription data "Time Synchronization Subscription data"</w:t>
        </w:r>
      </w:ins>
    </w:p>
    <w:p w14:paraId="4F83B368" w14:textId="002EACC1" w:rsidR="00187F64" w:rsidRPr="005C3F28" w:rsidRDefault="00187F64" w:rsidP="008A18CC">
      <w:pPr>
        <w:rPr>
          <w:ins w:id="20" w:author="Samsung" w:date="2022-11-04T09:09:00Z"/>
        </w:rPr>
      </w:pPr>
      <w:ins w:id="21" w:author="Samsung" w:date="2022-11-04T09:09:00Z">
        <w:r w:rsidRPr="005C3F28">
          <w:t>The "Access and Mobility Subscription data" is extended with the following fields:</w:t>
        </w:r>
      </w:ins>
    </w:p>
    <w:p w14:paraId="0A867B32" w14:textId="77777777" w:rsidR="00187F64" w:rsidRPr="005C3F28" w:rsidRDefault="00187F64" w:rsidP="008A18CC">
      <w:pPr>
        <w:ind w:left="568" w:hanging="284"/>
        <w:rPr>
          <w:ins w:id="22" w:author="Samsung" w:date="2022-11-04T09:09:00Z"/>
        </w:rPr>
      </w:pPr>
      <w:ins w:id="23" w:author="Samsung" w:date="2022-11-04T09:09:00Z">
        <w:r w:rsidRPr="005C3F28">
          <w:t>-</w:t>
        </w:r>
        <w:r w:rsidRPr="005C3F28">
          <w:tab/>
          <w:t>"Access Stratum Time Synchronization Service Authorization" which indicate whether the UE is provisioned to receive RTI reception.</w:t>
        </w:r>
      </w:ins>
    </w:p>
    <w:p w14:paraId="6430DB8B" w14:textId="77777777" w:rsidR="00187F64" w:rsidRPr="005C3F28" w:rsidRDefault="00187F64" w:rsidP="008A18CC">
      <w:pPr>
        <w:ind w:left="568" w:hanging="284"/>
        <w:rPr>
          <w:ins w:id="24" w:author="Samsung" w:date="2022-11-04T09:09:00Z"/>
        </w:rPr>
      </w:pPr>
      <w:ins w:id="25" w:author="Samsung" w:date="2022-11-04T09:09:00Z">
        <w:r w:rsidRPr="005C3F28">
          <w:t>-</w:t>
        </w:r>
        <w:r w:rsidRPr="005C3F28">
          <w:tab/>
          <w:t xml:space="preserve">(Optionally) the </w:t>
        </w:r>
        <w:proofErr w:type="spellStart"/>
        <w:r w:rsidRPr="005C3F28">
          <w:t>Uu</w:t>
        </w:r>
        <w:proofErr w:type="spellEnd"/>
        <w:r w:rsidRPr="005C3F28">
          <w:t xml:space="preserve"> time synchronization error budget.</w:t>
        </w:r>
      </w:ins>
    </w:p>
    <w:p w14:paraId="41634E0B" w14:textId="77777777" w:rsidR="00187F64" w:rsidRPr="005C3F28" w:rsidRDefault="00187F64" w:rsidP="008A18CC">
      <w:pPr>
        <w:ind w:left="568" w:hanging="284"/>
        <w:rPr>
          <w:ins w:id="26" w:author="Samsung" w:date="2022-11-04T09:09:00Z"/>
        </w:rPr>
      </w:pPr>
      <w:ins w:id="27" w:author="Samsung" w:date="2022-11-04T09:09:00Z">
        <w:r w:rsidRPr="005C3F28">
          <w:t>-</w:t>
        </w:r>
        <w:r w:rsidRPr="005C3F28">
          <w:tab/>
          <w:t>(Optionally) One or more periods of Start and stop times defining active times of Access Stratum Time Synchronization Service for the UE.</w:t>
        </w:r>
      </w:ins>
    </w:p>
    <w:p w14:paraId="19B5E114" w14:textId="40EADF1F" w:rsidR="00187F64" w:rsidRPr="005C3F28" w:rsidRDefault="00187F64" w:rsidP="008A18CC">
      <w:pPr>
        <w:ind w:left="568" w:hanging="284"/>
        <w:rPr>
          <w:ins w:id="28" w:author="Samsung" w:date="2022-11-04T09:09:00Z"/>
        </w:rPr>
      </w:pPr>
      <w:ins w:id="29" w:author="Samsung" w:date="2022-11-04T09:09:00Z">
        <w:r w:rsidRPr="005C3F28">
          <w:t>-</w:t>
        </w:r>
        <w:r w:rsidRPr="005C3F28">
          <w:tab/>
          <w:t>(Optionally) Coverage Area: defining a list of TAs where the ASTI-based time synchronization is available for the UE.</w:t>
        </w:r>
      </w:ins>
    </w:p>
    <w:p w14:paraId="71887103" w14:textId="0E9A50EF" w:rsidR="00187F64" w:rsidRPr="005C3F28" w:rsidRDefault="00187F64" w:rsidP="008A18CC">
      <w:pPr>
        <w:rPr>
          <w:ins w:id="30" w:author="Samsung" w:date="2022-11-04T09:09:00Z"/>
        </w:rPr>
      </w:pPr>
      <w:ins w:id="31" w:author="Samsung" w:date="2022-11-04T09:09:00Z">
        <w:r w:rsidRPr="005C3F28">
          <w:t>A new subscription data "Time Synchronization Subscription data":</w:t>
        </w:r>
      </w:ins>
    </w:p>
    <w:p w14:paraId="1A647B80" w14:textId="77777777" w:rsidR="00187F64" w:rsidRPr="005C3F28" w:rsidRDefault="00187F64" w:rsidP="008A18CC">
      <w:pPr>
        <w:pStyle w:val="B3"/>
        <w:ind w:left="568"/>
        <w:rPr>
          <w:ins w:id="32" w:author="Samsung" w:date="2022-11-04T09:09:00Z"/>
        </w:rPr>
      </w:pPr>
      <w:ins w:id="33" w:author="Samsung" w:date="2022-11-04T09:09:00Z">
        <w:r w:rsidRPr="005C3F28">
          <w:t>-</w:t>
        </w:r>
        <w:r w:rsidRPr="005C3F28">
          <w:tab/>
        </w:r>
        <w:proofErr w:type="gramStart"/>
        <w:r w:rsidRPr="005C3F28">
          <w:t>the</w:t>
        </w:r>
        <w:proofErr w:type="gramEnd"/>
        <w:r w:rsidRPr="005C3F28">
          <w:t xml:space="preserve"> "AF request Authorization", indicating whether the UE is authorized for an AF-requested time synchronization services:</w:t>
        </w:r>
      </w:ins>
    </w:p>
    <w:p w14:paraId="1BE29746" w14:textId="77777777" w:rsidR="00187F64" w:rsidRPr="005C3F28" w:rsidRDefault="00187F64" w:rsidP="008A18CC">
      <w:pPr>
        <w:pStyle w:val="B4"/>
        <w:ind w:left="851"/>
        <w:rPr>
          <w:ins w:id="34" w:author="Samsung" w:date="2022-11-04T09:09:00Z"/>
        </w:rPr>
      </w:pPr>
      <w:ins w:id="35" w:author="Samsung" w:date="2022-11-04T09:09:00Z">
        <w:r w:rsidRPr="005C3F28">
          <w:t>-</w:t>
        </w:r>
        <w:r w:rsidRPr="005C3F28">
          <w:tab/>
          <w:t>"allowed" or "not allowed" for (g</w:t>
        </w:r>
        <w:proofErr w:type="gramStart"/>
        <w:r w:rsidRPr="005C3F28">
          <w:t>)PTP</w:t>
        </w:r>
        <w:proofErr w:type="gramEnd"/>
        <w:r w:rsidRPr="005C3F28">
          <w:t xml:space="preserve"> based time synchronization service (per DNN/S-NSSAÍ and UE identity),</w:t>
        </w:r>
      </w:ins>
    </w:p>
    <w:p w14:paraId="5ED20DA1" w14:textId="77777777" w:rsidR="00187F64" w:rsidRPr="005C3F28" w:rsidRDefault="00187F64" w:rsidP="008A18CC">
      <w:pPr>
        <w:pStyle w:val="B4"/>
        <w:ind w:left="851"/>
        <w:rPr>
          <w:ins w:id="36" w:author="Samsung" w:date="2022-11-04T09:09:00Z"/>
        </w:rPr>
      </w:pPr>
      <w:ins w:id="37" w:author="Samsung" w:date="2022-11-04T09:09:00Z">
        <w:r w:rsidRPr="005C3F28">
          <w:t>-</w:t>
        </w:r>
        <w:r w:rsidRPr="005C3F28">
          <w:tab/>
          <w:t>"allowed" or "not allowed" for ASTI based time synchronization services (per UE identity).</w:t>
        </w:r>
      </w:ins>
    </w:p>
    <w:p w14:paraId="3B61B1FB" w14:textId="77777777" w:rsidR="00187F64" w:rsidRPr="005C3F28" w:rsidRDefault="00187F64" w:rsidP="008A18CC">
      <w:pPr>
        <w:pStyle w:val="B3"/>
        <w:ind w:left="568"/>
        <w:rPr>
          <w:ins w:id="38" w:author="Samsung" w:date="2022-11-04T09:09:00Z"/>
        </w:rPr>
      </w:pPr>
      <w:ins w:id="39" w:author="Samsung" w:date="2022-11-04T09:09:00Z">
        <w:r w:rsidRPr="005C3F28">
          <w:t>-</w:t>
        </w:r>
        <w:r w:rsidRPr="005C3F28">
          <w:tab/>
        </w:r>
        <w:proofErr w:type="gramStart"/>
        <w:r w:rsidRPr="005C3F28">
          <w:t>optionally</w:t>
        </w:r>
        <w:proofErr w:type="gramEnd"/>
        <w:r w:rsidRPr="005C3F28">
          <w:t xml:space="preserve"> a list of TA(s) which restricts the area in which an AF may request time synchronization services</w:t>
        </w:r>
      </w:ins>
    </w:p>
    <w:p w14:paraId="2DF5B184" w14:textId="77777777" w:rsidR="00187F64" w:rsidRPr="005C3F28" w:rsidRDefault="00187F64" w:rsidP="008A18CC">
      <w:pPr>
        <w:pStyle w:val="B3"/>
        <w:ind w:left="568"/>
        <w:rPr>
          <w:ins w:id="40" w:author="Samsung" w:date="2022-11-04T09:09:00Z"/>
        </w:rPr>
      </w:pPr>
      <w:ins w:id="41" w:author="Samsung" w:date="2022-11-04T09:09:00Z">
        <w:r w:rsidRPr="005C3F28">
          <w:t>-</w:t>
        </w:r>
        <w:r w:rsidRPr="005C3F28">
          <w:tab/>
        </w:r>
        <w:proofErr w:type="gramStart"/>
        <w:r w:rsidRPr="005C3F28">
          <w:t>one</w:t>
        </w:r>
        <w:proofErr w:type="gramEnd"/>
        <w:r w:rsidRPr="005C3F28">
          <w:t xml:space="preserve"> or more "Subscribed time synchronization service ID(s)", each containing the DNN/S-NSSAI and a reference to a PTP instance configuration pre-configured at the TSCTSF (e.g. PTP profile, PTP domain, etc.).</w:t>
        </w:r>
      </w:ins>
    </w:p>
    <w:p w14:paraId="45A7EBCC" w14:textId="77777777" w:rsidR="00187F64" w:rsidRPr="005C3F28" w:rsidRDefault="00187F64" w:rsidP="008A18CC">
      <w:pPr>
        <w:pStyle w:val="B4"/>
        <w:ind w:left="851"/>
        <w:rPr>
          <w:ins w:id="42" w:author="Samsung" w:date="2022-11-04T09:09:00Z"/>
        </w:rPr>
      </w:pPr>
      <w:ins w:id="43" w:author="Samsung" w:date="2022-11-04T09:09:00Z">
        <w:r w:rsidRPr="005C3F28">
          <w:t>-</w:t>
        </w:r>
        <w:r w:rsidRPr="005C3F28">
          <w:tab/>
          <w:t>(Optionally) For each PTP instance configuration, one or more periods of Start and stop times defining active times of Time Synchronization Service for the PTP instance.</w:t>
        </w:r>
      </w:ins>
    </w:p>
    <w:p w14:paraId="560DB897" w14:textId="77777777" w:rsidR="00187F64" w:rsidRPr="005C3F28" w:rsidRDefault="00187F64" w:rsidP="008A18CC">
      <w:pPr>
        <w:pStyle w:val="B4"/>
        <w:ind w:left="851"/>
        <w:rPr>
          <w:ins w:id="44" w:author="Samsung" w:date="2022-11-04T09:09:00Z"/>
        </w:rPr>
      </w:pPr>
      <w:ins w:id="45" w:author="Samsung" w:date="2022-11-04T09:09:00Z">
        <w:r w:rsidRPr="005C3F28">
          <w:t>-</w:t>
        </w:r>
        <w:r w:rsidRPr="005C3F28">
          <w:tab/>
          <w:t>(Optionally) For each PTP instance configuration, Coverage Area defining a list of TAs where the (g</w:t>
        </w:r>
        <w:proofErr w:type="gramStart"/>
        <w:r w:rsidRPr="005C3F28">
          <w:t>)PTP</w:t>
        </w:r>
        <w:proofErr w:type="gramEnd"/>
        <w:r w:rsidRPr="005C3F28">
          <w:t>-based time synchronization is available for the UEs in the PTP instance.</w:t>
        </w:r>
      </w:ins>
    </w:p>
    <w:p w14:paraId="676F5DA2" w14:textId="77777777" w:rsidR="00187F64" w:rsidRPr="005C3F28" w:rsidRDefault="00187F64" w:rsidP="008A18CC">
      <w:pPr>
        <w:pStyle w:val="B3"/>
        <w:ind w:left="568"/>
        <w:rPr>
          <w:ins w:id="46" w:author="Samsung" w:date="2022-11-04T09:09:00Z"/>
        </w:rPr>
      </w:pPr>
      <w:ins w:id="47" w:author="Samsung" w:date="2022-11-04T09:09:00Z">
        <w:r w:rsidRPr="005C3F28">
          <w:t>-</w:t>
        </w:r>
        <w:r w:rsidRPr="005C3F28">
          <w:tab/>
          <w:t xml:space="preserve">(Optionally) </w:t>
        </w:r>
        <w:proofErr w:type="spellStart"/>
        <w:r w:rsidRPr="005C3F28">
          <w:t>Uu</w:t>
        </w:r>
        <w:proofErr w:type="spellEnd"/>
        <w:r w:rsidRPr="005C3F28">
          <w:t xml:space="preserve"> time synchronization error budget.</w:t>
        </w:r>
      </w:ins>
    </w:p>
    <w:p w14:paraId="3667F575" w14:textId="1F0BA39F" w:rsidR="00187F64" w:rsidRPr="005C3F28" w:rsidRDefault="00187F64" w:rsidP="008A18CC">
      <w:pPr>
        <w:rPr>
          <w:ins w:id="48" w:author="Samsung" w:date="2022-11-04T09:09:00Z"/>
        </w:rPr>
      </w:pPr>
      <w:ins w:id="49" w:author="Samsung" w:date="2022-11-04T09:09:00Z">
        <w:r w:rsidRPr="005C3F28">
          <w:t>The AMF uses the "Access and Mobility Subscription data" in the following way:</w:t>
        </w:r>
      </w:ins>
    </w:p>
    <w:p w14:paraId="4D4048AB" w14:textId="77777777" w:rsidR="00187F64" w:rsidRPr="005C3F28" w:rsidRDefault="00187F64" w:rsidP="008A18CC">
      <w:pPr>
        <w:pStyle w:val="B2"/>
        <w:ind w:left="568"/>
        <w:rPr>
          <w:ins w:id="50" w:author="Samsung" w:date="2022-11-04T09:09:00Z"/>
        </w:rPr>
      </w:pPr>
      <w:ins w:id="51" w:author="Samsung" w:date="2022-11-04T09:09:00Z">
        <w:r w:rsidRPr="005C3F28">
          <w:t>-</w:t>
        </w:r>
        <w:r w:rsidRPr="005C3F28">
          <w:tab/>
          <w:t>The AMF retrieves the "Access and Mobility Subscription data" stored at the UDM during the registration procedure.</w:t>
        </w:r>
      </w:ins>
    </w:p>
    <w:p w14:paraId="3630A6AE" w14:textId="77777777" w:rsidR="00187F64" w:rsidRPr="005C3F28" w:rsidRDefault="00187F64" w:rsidP="008A18CC">
      <w:pPr>
        <w:pStyle w:val="B2"/>
        <w:ind w:left="568"/>
        <w:rPr>
          <w:ins w:id="52" w:author="Samsung" w:date="2022-11-04T09:09:00Z"/>
        </w:rPr>
      </w:pPr>
      <w:ins w:id="53" w:author="Samsung" w:date="2022-11-04T09:09:00Z">
        <w:r w:rsidRPr="005C3F28">
          <w:lastRenderedPageBreak/>
          <w:t>-</w:t>
        </w:r>
        <w:r w:rsidRPr="005C3F28">
          <w:tab/>
          <w:t xml:space="preserve">If the AMF receives Access Stratum Time Synchronization Service Authorization from UDM, it provides 5G access stratum time distribution indication and </w:t>
        </w:r>
        <w:proofErr w:type="spellStart"/>
        <w:r w:rsidRPr="005C3F28">
          <w:t>Uu</w:t>
        </w:r>
        <w:proofErr w:type="spellEnd"/>
        <w:r w:rsidRPr="005C3F28">
          <w:t xml:space="preserve"> time synchronization error budget (if part of the Access Stratum Time Synchronization Service Authorization received from the UDM) to NG-RAN.</w:t>
        </w:r>
      </w:ins>
    </w:p>
    <w:p w14:paraId="313D6C78" w14:textId="77777777" w:rsidR="00B32E19" w:rsidRPr="005C3F28" w:rsidRDefault="00B32E19" w:rsidP="008A18CC">
      <w:pPr>
        <w:pStyle w:val="B2"/>
        <w:ind w:left="568"/>
        <w:rPr>
          <w:ins w:id="54" w:author="Samsung" w:date="2022-11-04T10:16:00Z"/>
        </w:rPr>
      </w:pPr>
      <w:ins w:id="55" w:author="Samsung" w:date="2022-11-04T10:16:00Z">
        <w:r w:rsidRPr="005C3F28">
          <w:t>-</w:t>
        </w:r>
        <w:r w:rsidRPr="005C3F28">
          <w:tab/>
          <w:t xml:space="preserve">The AF is </w:t>
        </w:r>
        <w:r>
          <w:t xml:space="preserve">allowed or </w:t>
        </w:r>
        <w:r w:rsidRPr="005C3F28">
          <w:t>not allowed to modify the 5GS access stratum time distribution parameters if "Access Stratum Time Synchronization Service Authorization" indicates that the UE is provisioned to receive RTI reception</w:t>
        </w:r>
        <w:r>
          <w:t xml:space="preserve"> according to the priority between AF-request ASTI service and subscription-based ASTI service</w:t>
        </w:r>
        <w:r w:rsidRPr="005C3F28">
          <w:t>. This may be enforced by the AMF.</w:t>
        </w:r>
      </w:ins>
    </w:p>
    <w:p w14:paraId="1C77134F" w14:textId="77777777" w:rsidR="00B32E19" w:rsidRPr="005C3F28" w:rsidRDefault="00B32E19" w:rsidP="00B32E19">
      <w:pPr>
        <w:pStyle w:val="NO"/>
        <w:rPr>
          <w:ins w:id="56" w:author="Samsung" w:date="2022-11-04T10:16:00Z"/>
        </w:rPr>
      </w:pPr>
      <w:ins w:id="57" w:author="Samsung" w:date="2022-11-04T10:16:00Z">
        <w:r w:rsidRPr="005C3F28">
          <w:t>NOTE:</w:t>
        </w:r>
        <w:r w:rsidRPr="005C3F28">
          <w:tab/>
        </w:r>
        <w:r>
          <w:rPr>
            <w:lang w:eastAsia="ko-KR"/>
          </w:rPr>
          <w:t xml:space="preserve">The </w:t>
        </w:r>
        <w:r>
          <w:rPr>
            <w:rFonts w:hint="eastAsia"/>
            <w:lang w:eastAsia="ko-KR"/>
          </w:rPr>
          <w:t>priority</w:t>
        </w:r>
        <w:r>
          <w:t xml:space="preserve"> parameter </w:t>
        </w:r>
        <w:r>
          <w:rPr>
            <w:rFonts w:hint="eastAsia"/>
            <w:lang w:eastAsia="ko-KR"/>
          </w:rPr>
          <w:t>between</w:t>
        </w:r>
        <w:r w:rsidRPr="005C3F28">
          <w:t xml:space="preserve"> "Access Stratum Time Synchronization Service Authorization" in the "Access and Mobility Subscription data"</w:t>
        </w:r>
        <w:r>
          <w:t xml:space="preserve"> and </w:t>
        </w:r>
        <w:r w:rsidRPr="005C3F28">
          <w:t>the "AF request Authorization" for ASTI based in the "Time Synchronization Subscription data"</w:t>
        </w:r>
        <w:r>
          <w:t xml:space="preserve"> should be provided by UDM, by AF request, or by operator configuration</w:t>
        </w:r>
        <w:r w:rsidRPr="005C3F28">
          <w:t>.</w:t>
        </w:r>
      </w:ins>
    </w:p>
    <w:p w14:paraId="3932522E" w14:textId="77777777" w:rsidR="00187F64" w:rsidRPr="005C3F28" w:rsidRDefault="00187F64" w:rsidP="008A18CC">
      <w:pPr>
        <w:pStyle w:val="B2"/>
        <w:ind w:left="568"/>
        <w:rPr>
          <w:ins w:id="58" w:author="Samsung" w:date="2022-11-04T09:09:00Z"/>
        </w:rPr>
      </w:pPr>
      <w:ins w:id="59" w:author="Samsung" w:date="2022-11-04T09:09:00Z">
        <w:r w:rsidRPr="005C3F28">
          <w:t>-</w:t>
        </w:r>
        <w:r w:rsidRPr="005C3F28">
          <w:tab/>
          <w:t xml:space="preserve">If the Access Stratum Time Synchronization Service Authorization contains Start and stop times, the AMF enables and disables the 5G access stratum time distribution indication to the NG-RAN according to the expiry of start and stop times if the UE is in </w:t>
        </w:r>
        <w:proofErr w:type="spellStart"/>
        <w:r w:rsidRPr="005C3F28">
          <w:t>CM_Connected</w:t>
        </w:r>
        <w:proofErr w:type="spellEnd"/>
        <w:r w:rsidRPr="005C3F28">
          <w:t xml:space="preserve">. If the UE is in </w:t>
        </w:r>
        <w:proofErr w:type="spellStart"/>
        <w:r w:rsidRPr="005C3F28">
          <w:t>CM_Idle</w:t>
        </w:r>
        <w:proofErr w:type="spellEnd"/>
        <w:r w:rsidRPr="005C3F28">
          <w:t xml:space="preserve"> when a Start time condition is met, AMF pages the UE and provides the 5G access stratum time distribution indication to NG-RAN as part of the subsequent service request procedure initiated by the UE in response to the paging.</w:t>
        </w:r>
      </w:ins>
    </w:p>
    <w:p w14:paraId="5A8782C7" w14:textId="77777777" w:rsidR="00187F64" w:rsidRPr="005C3F28" w:rsidRDefault="00187F64" w:rsidP="008A18CC">
      <w:pPr>
        <w:pStyle w:val="B2"/>
        <w:ind w:left="568"/>
        <w:rPr>
          <w:ins w:id="60" w:author="Samsung" w:date="2022-11-04T09:09:00Z"/>
        </w:rPr>
      </w:pPr>
      <w:ins w:id="61" w:author="Samsung" w:date="2022-11-04T09:09:00Z">
        <w:r w:rsidRPr="005C3F28">
          <w:t>-</w:t>
        </w:r>
        <w:r w:rsidRPr="005C3F28">
          <w:tab/>
          <w:t>If the Access Stratum Time Synchronization Service Authorization contains Coverage Area, the AMF enables and disables the 5G access stratum time distribution indication to the NG-RAN when the UE moves inside or outside of the Coverage Area, respectively.</w:t>
        </w:r>
      </w:ins>
    </w:p>
    <w:p w14:paraId="1BB104DB" w14:textId="2EB4017F" w:rsidR="00187F64" w:rsidRPr="005C3F28" w:rsidRDefault="00187F64" w:rsidP="008A18CC">
      <w:pPr>
        <w:rPr>
          <w:ins w:id="62" w:author="Samsung" w:date="2022-11-04T09:09:00Z"/>
        </w:rPr>
      </w:pPr>
      <w:ins w:id="63" w:author="Samsung" w:date="2022-11-04T09:09:00Z">
        <w:r w:rsidRPr="005C3F28">
          <w:t>The TSCTSF uses the Time Synchronization Subscription data in the following way:</w:t>
        </w:r>
      </w:ins>
    </w:p>
    <w:p w14:paraId="711402FF" w14:textId="77777777" w:rsidR="00187F64" w:rsidRPr="005C3F28" w:rsidRDefault="00187F64" w:rsidP="008A18CC">
      <w:pPr>
        <w:pStyle w:val="B2"/>
        <w:ind w:left="568"/>
        <w:rPr>
          <w:ins w:id="64" w:author="Samsung" w:date="2022-11-04T09:09:00Z"/>
          <w:rStyle w:val="B3Char2"/>
        </w:rPr>
      </w:pPr>
      <w:ins w:id="65" w:author="Samsung" w:date="2022-11-04T09:09:00Z">
        <w:r w:rsidRPr="005C3F28">
          <w:t>-</w:t>
        </w:r>
        <w:r w:rsidRPr="005C3F28">
          <w:tab/>
          <w:t>T</w:t>
        </w:r>
        <w:r w:rsidRPr="005C3F28">
          <w:rPr>
            <w:rStyle w:val="B3Char2"/>
          </w:rPr>
          <w:t xml:space="preserve">he TSCTSF retrieves the </w:t>
        </w:r>
        <w:r w:rsidRPr="005C3F28">
          <w:t xml:space="preserve">Time Synchronization Subscription data from the UDM when the </w:t>
        </w:r>
        <w:r w:rsidRPr="005C3F28">
          <w:rPr>
            <w:rStyle w:val="B3Char2"/>
          </w:rPr>
          <w:t>TSCTSF receives an AF request for the time synchronization service (either ASTI or (g</w:t>
        </w:r>
        <w:proofErr w:type="gramStart"/>
        <w:r w:rsidRPr="005C3F28">
          <w:rPr>
            <w:rStyle w:val="B3Char2"/>
          </w:rPr>
          <w:t>)PTP</w:t>
        </w:r>
        <w:proofErr w:type="gramEnd"/>
        <w:r w:rsidRPr="005C3F28">
          <w:rPr>
            <w:rStyle w:val="B3Char2"/>
          </w:rPr>
          <w:t>). According to the "AF request Authorization" in the Subscription data, the TSCTSF determines whether the UE is authorized for an AF-requested time synchronization service. If the UE is authorized, the TSCTSF proceeds as specified in TS</w:t>
        </w:r>
        <w:r>
          <w:rPr>
            <w:rStyle w:val="B3Char2"/>
          </w:rPr>
          <w:t> </w:t>
        </w:r>
        <w:r w:rsidRPr="005C3F28">
          <w:rPr>
            <w:rStyle w:val="B3Char2"/>
          </w:rPr>
          <w:t>23.502</w:t>
        </w:r>
        <w:r>
          <w:rPr>
            <w:rStyle w:val="B3Char2"/>
          </w:rPr>
          <w:t> </w:t>
        </w:r>
        <w:r w:rsidRPr="005C3F28">
          <w:rPr>
            <w:rStyle w:val="B3Char2"/>
          </w:rPr>
          <w:t>[3].</w:t>
        </w:r>
      </w:ins>
    </w:p>
    <w:p w14:paraId="27C3EEBE" w14:textId="77777777" w:rsidR="00187F64" w:rsidRPr="005C3F28" w:rsidRDefault="00187F64" w:rsidP="008A18CC">
      <w:pPr>
        <w:pStyle w:val="B2"/>
        <w:ind w:left="568"/>
        <w:rPr>
          <w:ins w:id="66" w:author="Samsung" w:date="2022-11-04T09:09:00Z"/>
        </w:rPr>
      </w:pPr>
      <w:ins w:id="67" w:author="Samsung" w:date="2022-11-04T09:09:00Z">
        <w:r w:rsidRPr="005C3F28">
          <w:t>-</w:t>
        </w:r>
        <w:r w:rsidRPr="005C3F28">
          <w:tab/>
          <w:t>T</w:t>
        </w:r>
        <w:r w:rsidRPr="005C3F28">
          <w:rPr>
            <w:rStyle w:val="B3Char2"/>
          </w:rPr>
          <w:t xml:space="preserve">he TSCTSF retrieves the </w:t>
        </w:r>
        <w:r w:rsidRPr="005C3F28">
          <w:t>Time Synchronization Subscription data from the UDM when the TSCTSF receives notification from the PCF that a UE has established a PDU Session that is potentially impacted by (g</w:t>
        </w:r>
        <w:proofErr w:type="gramStart"/>
        <w:r w:rsidRPr="005C3F28">
          <w:t>)PTP</w:t>
        </w:r>
        <w:proofErr w:type="gramEnd"/>
        <w:r w:rsidRPr="005C3F28">
          <w:t>-based time synchronization service. The TSCTSF retrieves the PTP instance configurations referenced from the Subscribed time synchronization service ID(s). The PTP instance configurations are stored locally in the TSCTSF.</w:t>
        </w:r>
      </w:ins>
    </w:p>
    <w:p w14:paraId="22AABD7A" w14:textId="1348DC53" w:rsidR="00187F64" w:rsidRPr="005C3F28" w:rsidRDefault="00187F64" w:rsidP="008A18CC">
      <w:pPr>
        <w:pStyle w:val="B2"/>
        <w:ind w:left="568"/>
        <w:rPr>
          <w:ins w:id="68" w:author="Samsung" w:date="2022-11-04T09:09:00Z"/>
        </w:rPr>
      </w:pPr>
      <w:ins w:id="69" w:author="Samsung" w:date="2022-11-04T09:09:00Z">
        <w:r w:rsidRPr="005C3F28">
          <w:t>-</w:t>
        </w:r>
        <w:r w:rsidRPr="005C3F28">
          <w:tab/>
          <w:t>The TSCTSF determines if one or more of the PTP instance configurations match with the DNN/S-NSSAI of the given PDU Session. If no PTP instance exists for the given PTP instance configuration, the TSCTSF initializes the PTP instance in 5GS as described in clause K.2.2. The TSCTSF configures a PTP port in DS-TT and adds it to the corresponding PTP instance in NW-TT as described in clause K.2.2.</w:t>
        </w:r>
      </w:ins>
    </w:p>
    <w:p w14:paraId="0B33AB9E" w14:textId="77777777" w:rsidR="00187F64" w:rsidRPr="005C3F28" w:rsidRDefault="00187F64" w:rsidP="008A18CC">
      <w:pPr>
        <w:pStyle w:val="B2"/>
        <w:ind w:left="568"/>
        <w:rPr>
          <w:ins w:id="70" w:author="Samsung" w:date="2022-11-04T09:09:00Z"/>
        </w:rPr>
      </w:pPr>
      <w:ins w:id="71" w:author="Samsung" w:date="2022-11-04T09:09:00Z">
        <w:r w:rsidRPr="005C3F28">
          <w:t>-</w:t>
        </w:r>
        <w:r w:rsidRPr="005C3F28">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ins>
    </w:p>
    <w:p w14:paraId="584B8C03" w14:textId="019E9C30" w:rsidR="00187F64" w:rsidRPr="005C3F28" w:rsidRDefault="00187F64" w:rsidP="008A18CC">
      <w:pPr>
        <w:pStyle w:val="B2"/>
        <w:ind w:left="568"/>
        <w:rPr>
          <w:ins w:id="72" w:author="Samsung" w:date="2022-11-04T09:09:00Z"/>
        </w:rPr>
      </w:pPr>
      <w:ins w:id="73" w:author="Samsung" w:date="2022-11-04T09:09:00Z">
        <w:r w:rsidRPr="005C3F28">
          <w:t>-</w:t>
        </w:r>
        <w:r w:rsidRPr="005C3F28">
          <w:tab/>
          <w:t>If the PTP instance configuration referenced by the Time Synchronization Subscription data for the UE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w:t>
        </w:r>
      </w:ins>
    </w:p>
    <w:p w14:paraId="32ADC8B9" w14:textId="14794C95" w:rsidR="00F46856" w:rsidRDefault="00F46856" w:rsidP="00F46856">
      <w:pPr>
        <w:rPr>
          <w:ins w:id="74" w:author="Samsung" w:date="2022-11-04T09:18:00Z"/>
        </w:rPr>
      </w:pPr>
    </w:p>
    <w:p w14:paraId="0C7BBA16" w14:textId="77777777" w:rsidR="00D124C0" w:rsidRPr="00187F64" w:rsidRDefault="00D124C0"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4CA71" w14:textId="77777777" w:rsidR="00671CB0" w:rsidRDefault="00671CB0">
      <w:r>
        <w:separator/>
      </w:r>
    </w:p>
  </w:endnote>
  <w:endnote w:type="continuationSeparator" w:id="0">
    <w:p w14:paraId="42789059" w14:textId="77777777" w:rsidR="00671CB0" w:rsidRDefault="0067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09B52" w14:textId="77777777" w:rsidR="00671CB0" w:rsidRDefault="00671CB0">
      <w:r>
        <w:separator/>
      </w:r>
    </w:p>
  </w:footnote>
  <w:footnote w:type="continuationSeparator" w:id="0">
    <w:p w14:paraId="25552A63" w14:textId="77777777" w:rsidR="00671CB0" w:rsidRDefault="00671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F7EC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636EE"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4F2"/>
    <w:rsid w:val="000A6394"/>
    <w:rsid w:val="000B77ED"/>
    <w:rsid w:val="000B7FED"/>
    <w:rsid w:val="000C038A"/>
    <w:rsid w:val="000C6598"/>
    <w:rsid w:val="000D44B3"/>
    <w:rsid w:val="000E2621"/>
    <w:rsid w:val="00103901"/>
    <w:rsid w:val="00115439"/>
    <w:rsid w:val="00121FE7"/>
    <w:rsid w:val="00145D43"/>
    <w:rsid w:val="001845D6"/>
    <w:rsid w:val="00186123"/>
    <w:rsid w:val="00187F64"/>
    <w:rsid w:val="00192C46"/>
    <w:rsid w:val="001A08B3"/>
    <w:rsid w:val="001A2CA0"/>
    <w:rsid w:val="001A7B60"/>
    <w:rsid w:val="001B52F0"/>
    <w:rsid w:val="001B7A65"/>
    <w:rsid w:val="001C5937"/>
    <w:rsid w:val="001D3080"/>
    <w:rsid w:val="001E41F3"/>
    <w:rsid w:val="00245590"/>
    <w:rsid w:val="00250C13"/>
    <w:rsid w:val="0026004D"/>
    <w:rsid w:val="002640DD"/>
    <w:rsid w:val="00275D12"/>
    <w:rsid w:val="00284FEB"/>
    <w:rsid w:val="002860C4"/>
    <w:rsid w:val="00291BE1"/>
    <w:rsid w:val="002A3385"/>
    <w:rsid w:val="002B533A"/>
    <w:rsid w:val="002B5741"/>
    <w:rsid w:val="002B6471"/>
    <w:rsid w:val="002E472E"/>
    <w:rsid w:val="002E78FD"/>
    <w:rsid w:val="002E7F57"/>
    <w:rsid w:val="00305409"/>
    <w:rsid w:val="00342ADD"/>
    <w:rsid w:val="00345CAD"/>
    <w:rsid w:val="00353084"/>
    <w:rsid w:val="003609EF"/>
    <w:rsid w:val="0036231A"/>
    <w:rsid w:val="00374DD4"/>
    <w:rsid w:val="003B431F"/>
    <w:rsid w:val="003B66E7"/>
    <w:rsid w:val="003E1A36"/>
    <w:rsid w:val="003F0075"/>
    <w:rsid w:val="00410371"/>
    <w:rsid w:val="004242F1"/>
    <w:rsid w:val="00456BF6"/>
    <w:rsid w:val="004613B2"/>
    <w:rsid w:val="00492A49"/>
    <w:rsid w:val="00494399"/>
    <w:rsid w:val="004B75B7"/>
    <w:rsid w:val="004F2B08"/>
    <w:rsid w:val="005027DE"/>
    <w:rsid w:val="00507C37"/>
    <w:rsid w:val="0051580D"/>
    <w:rsid w:val="005250DA"/>
    <w:rsid w:val="00527059"/>
    <w:rsid w:val="00547111"/>
    <w:rsid w:val="00592D74"/>
    <w:rsid w:val="005A0F8E"/>
    <w:rsid w:val="005E2C44"/>
    <w:rsid w:val="00621188"/>
    <w:rsid w:val="006257ED"/>
    <w:rsid w:val="006364E5"/>
    <w:rsid w:val="00643F87"/>
    <w:rsid w:val="00665C47"/>
    <w:rsid w:val="00671CB0"/>
    <w:rsid w:val="00687771"/>
    <w:rsid w:val="00695808"/>
    <w:rsid w:val="006B46FB"/>
    <w:rsid w:val="006B7E15"/>
    <w:rsid w:val="006E21FB"/>
    <w:rsid w:val="007176FF"/>
    <w:rsid w:val="00727F9B"/>
    <w:rsid w:val="007536C9"/>
    <w:rsid w:val="00792342"/>
    <w:rsid w:val="007977A8"/>
    <w:rsid w:val="007A1CB3"/>
    <w:rsid w:val="007B512A"/>
    <w:rsid w:val="007C2097"/>
    <w:rsid w:val="007D6A07"/>
    <w:rsid w:val="007F1865"/>
    <w:rsid w:val="007F7259"/>
    <w:rsid w:val="008040A8"/>
    <w:rsid w:val="008279FA"/>
    <w:rsid w:val="008626E7"/>
    <w:rsid w:val="008634EB"/>
    <w:rsid w:val="00870EE7"/>
    <w:rsid w:val="008863B9"/>
    <w:rsid w:val="008A149E"/>
    <w:rsid w:val="008A18CC"/>
    <w:rsid w:val="008A45A6"/>
    <w:rsid w:val="008A4FE9"/>
    <w:rsid w:val="008E5BBD"/>
    <w:rsid w:val="008F3789"/>
    <w:rsid w:val="008F686C"/>
    <w:rsid w:val="00914570"/>
    <w:rsid w:val="009148DE"/>
    <w:rsid w:val="00941E30"/>
    <w:rsid w:val="00942DDA"/>
    <w:rsid w:val="00974037"/>
    <w:rsid w:val="009777D9"/>
    <w:rsid w:val="00990A5F"/>
    <w:rsid w:val="00991B88"/>
    <w:rsid w:val="009949C8"/>
    <w:rsid w:val="009A5753"/>
    <w:rsid w:val="009A579D"/>
    <w:rsid w:val="009E3297"/>
    <w:rsid w:val="009F734F"/>
    <w:rsid w:val="00A246B6"/>
    <w:rsid w:val="00A4603F"/>
    <w:rsid w:val="00A47E70"/>
    <w:rsid w:val="00A50CF0"/>
    <w:rsid w:val="00A55C11"/>
    <w:rsid w:val="00A7671C"/>
    <w:rsid w:val="00A81965"/>
    <w:rsid w:val="00A90E85"/>
    <w:rsid w:val="00AA2CBC"/>
    <w:rsid w:val="00AB7048"/>
    <w:rsid w:val="00AC5820"/>
    <w:rsid w:val="00AD1CD8"/>
    <w:rsid w:val="00AE477A"/>
    <w:rsid w:val="00B258BB"/>
    <w:rsid w:val="00B32E19"/>
    <w:rsid w:val="00B43BFD"/>
    <w:rsid w:val="00B442D9"/>
    <w:rsid w:val="00B67B97"/>
    <w:rsid w:val="00B8526C"/>
    <w:rsid w:val="00B968C8"/>
    <w:rsid w:val="00BA3EC5"/>
    <w:rsid w:val="00BA51D9"/>
    <w:rsid w:val="00BB5DFC"/>
    <w:rsid w:val="00BD279D"/>
    <w:rsid w:val="00BD6BB8"/>
    <w:rsid w:val="00C66448"/>
    <w:rsid w:val="00C66BA2"/>
    <w:rsid w:val="00C76078"/>
    <w:rsid w:val="00C95985"/>
    <w:rsid w:val="00CC5026"/>
    <w:rsid w:val="00CC68D0"/>
    <w:rsid w:val="00D03F9A"/>
    <w:rsid w:val="00D06D51"/>
    <w:rsid w:val="00D124C0"/>
    <w:rsid w:val="00D24991"/>
    <w:rsid w:val="00D50255"/>
    <w:rsid w:val="00D53D86"/>
    <w:rsid w:val="00D66520"/>
    <w:rsid w:val="00D7296D"/>
    <w:rsid w:val="00D934B0"/>
    <w:rsid w:val="00DA2EA0"/>
    <w:rsid w:val="00DB2213"/>
    <w:rsid w:val="00DC2A8F"/>
    <w:rsid w:val="00DE34CF"/>
    <w:rsid w:val="00DE5DF2"/>
    <w:rsid w:val="00DE73FF"/>
    <w:rsid w:val="00DF2890"/>
    <w:rsid w:val="00E13F3D"/>
    <w:rsid w:val="00E34898"/>
    <w:rsid w:val="00E5262B"/>
    <w:rsid w:val="00EB09B7"/>
    <w:rsid w:val="00EE7D7C"/>
    <w:rsid w:val="00EF70D7"/>
    <w:rsid w:val="00F25D98"/>
    <w:rsid w:val="00F300FB"/>
    <w:rsid w:val="00F4530F"/>
    <w:rsid w:val="00F46856"/>
    <w:rsid w:val="00F62A20"/>
    <w:rsid w:val="00FB6386"/>
    <w:rsid w:val="00FE6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EF70D7"/>
    <w:rPr>
      <w:rFonts w:ascii="Times New Roman" w:hAnsi="Times New Roman"/>
      <w:lang w:val="en-GB" w:eastAsia="en-US"/>
    </w:rPr>
  </w:style>
  <w:style w:type="character" w:customStyle="1" w:styleId="B2Char">
    <w:name w:val="B2 Char"/>
    <w:link w:val="B2"/>
    <w:qFormat/>
    <w:rsid w:val="00EF70D7"/>
    <w:rPr>
      <w:rFonts w:ascii="Times New Roman" w:hAnsi="Times New Roman"/>
      <w:lang w:val="en-GB" w:eastAsia="en-US"/>
    </w:rPr>
  </w:style>
  <w:style w:type="character" w:customStyle="1" w:styleId="B1Char">
    <w:name w:val="B1 Char"/>
    <w:qFormat/>
    <w:rsid w:val="00187F64"/>
    <w:rPr>
      <w:lang w:eastAsia="en-US"/>
    </w:rPr>
  </w:style>
  <w:style w:type="character" w:customStyle="1" w:styleId="NOZchn">
    <w:name w:val="NO Zchn"/>
    <w:link w:val="NO"/>
    <w:qFormat/>
    <w:rsid w:val="00187F64"/>
    <w:rPr>
      <w:rFonts w:ascii="Times New Roman" w:hAnsi="Times New Roman"/>
      <w:lang w:val="en-GB" w:eastAsia="en-US"/>
    </w:rPr>
  </w:style>
  <w:style w:type="character" w:customStyle="1" w:styleId="B3Char2">
    <w:name w:val="B3 Char2"/>
    <w:link w:val="B3"/>
    <w:rsid w:val="00187F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B1AE5-4F57-42AE-9680-883F711BD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2084</Words>
  <Characters>11881</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cp:revision>
  <cp:lastPrinted>1899-12-31T23:00:00Z</cp:lastPrinted>
  <dcterms:created xsi:type="dcterms:W3CDTF">2022-10-31T05:56:00Z</dcterms:created>
  <dcterms:modified xsi:type="dcterms:W3CDTF">2022-11-04T08:10:00Z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